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17" w:rsidRDefault="00074517" w:rsidP="006D1385">
      <w:pPr>
        <w:jc w:val="center"/>
        <w:rPr>
          <w:sz w:val="28"/>
          <w:szCs w:val="28"/>
        </w:rPr>
      </w:pPr>
    </w:p>
    <w:p w:rsidR="00074517" w:rsidRDefault="00074517" w:rsidP="006D1385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691817109" r:id="rId8"/>
        </w:object>
      </w:r>
    </w:p>
    <w:p w:rsidR="00074517" w:rsidRPr="00FE55C4" w:rsidRDefault="00074517" w:rsidP="000A08A4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074517" w:rsidRPr="00FE55C4" w:rsidRDefault="00074517" w:rsidP="000A08A4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074517" w:rsidRPr="00FE55C4" w:rsidRDefault="00074517" w:rsidP="000A08A4">
      <w:pPr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074517" w:rsidRPr="004A23CF" w:rsidRDefault="00074517" w:rsidP="000A08A4">
      <w:pPr>
        <w:jc w:val="center"/>
        <w:rPr>
          <w:rFonts w:ascii="Times New Roman" w:hAnsi="Times New Roman"/>
          <w:iCs/>
          <w:sz w:val="28"/>
          <w:szCs w:val="28"/>
        </w:rPr>
      </w:pPr>
      <w:r w:rsidRPr="00F62271">
        <w:rPr>
          <w:rFonts w:ascii="Times New Roman" w:hAnsi="Times New Roman"/>
          <w:iCs/>
          <w:sz w:val="28"/>
          <w:szCs w:val="28"/>
          <w:u w:val="single"/>
        </w:rPr>
        <w:t xml:space="preserve">восьма </w:t>
      </w:r>
      <w:r w:rsidRPr="004A23CF">
        <w:rPr>
          <w:rFonts w:ascii="Times New Roman" w:hAnsi="Times New Roman"/>
          <w:iCs/>
          <w:sz w:val="28"/>
          <w:szCs w:val="28"/>
        </w:rPr>
        <w:t>позачергова сесія</w:t>
      </w:r>
    </w:p>
    <w:p w:rsidR="00074517" w:rsidRPr="004A23CF" w:rsidRDefault="00074517" w:rsidP="000A08A4">
      <w:pPr>
        <w:rPr>
          <w:b/>
          <w:i/>
          <w:iCs/>
          <w:sz w:val="28"/>
          <w:szCs w:val="28"/>
        </w:rPr>
      </w:pPr>
    </w:p>
    <w:p w:rsidR="00074517" w:rsidRDefault="00074517" w:rsidP="000A08A4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074517" w:rsidRDefault="00074517" w:rsidP="000A08A4">
      <w:pPr>
        <w:rPr>
          <w:sz w:val="28"/>
          <w:szCs w:val="28"/>
        </w:rPr>
      </w:pPr>
    </w:p>
    <w:p w:rsidR="00074517" w:rsidRPr="006D1385" w:rsidRDefault="00074517" w:rsidP="000A08A4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27 серпня 2021 року</w:t>
      </w:r>
      <w:r w:rsidRPr="00FE55C4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    </w:t>
      </w:r>
      <w:r w:rsidRPr="00FE55C4">
        <w:rPr>
          <w:rFonts w:ascii="Times New Roman" w:hAnsi="Times New Roman"/>
          <w:sz w:val="28"/>
          <w:szCs w:val="28"/>
        </w:rPr>
        <w:t>м. Пологи</w:t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</w:t>
      </w:r>
      <w:r w:rsidRPr="00FE55C4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3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</w:t>
      </w:r>
    </w:p>
    <w:p w:rsidR="00074517" w:rsidRPr="00300112" w:rsidRDefault="00074517" w:rsidP="000A08A4"/>
    <w:p w:rsidR="00074517" w:rsidRDefault="00074517" w:rsidP="00B744A7">
      <w:pPr>
        <w:rPr>
          <w:sz w:val="28"/>
          <w:szCs w:val="28"/>
        </w:rPr>
      </w:pPr>
    </w:p>
    <w:p w:rsidR="00074517" w:rsidRPr="000A08A4" w:rsidRDefault="00074517" w:rsidP="000A08A4">
      <w:pPr>
        <w:pStyle w:val="NormalWeb"/>
        <w:spacing w:line="240" w:lineRule="exact"/>
        <w:jc w:val="both"/>
        <w:rPr>
          <w:b/>
          <w:sz w:val="28"/>
          <w:szCs w:val="28"/>
        </w:rPr>
      </w:pPr>
      <w:r w:rsidRPr="000A08A4">
        <w:rPr>
          <w:b/>
          <w:sz w:val="28"/>
          <w:szCs w:val="28"/>
        </w:rPr>
        <w:t>Про внесення змін  до районної Програми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2021 рік (зі змінами та доповненнями)</w:t>
      </w:r>
    </w:p>
    <w:p w:rsidR="00074517" w:rsidRPr="00300112" w:rsidRDefault="00074517" w:rsidP="001B7F64">
      <w:pPr>
        <w:rPr>
          <w:sz w:val="28"/>
        </w:rPr>
      </w:pPr>
    </w:p>
    <w:p w:rsidR="00074517" w:rsidRPr="00300112" w:rsidRDefault="00074517" w:rsidP="001B7F64">
      <w:pPr>
        <w:rPr>
          <w:sz w:val="28"/>
        </w:rPr>
      </w:pPr>
      <w:r w:rsidRPr="00300112">
        <w:rPr>
          <w:sz w:val="28"/>
        </w:rPr>
        <w:tab/>
      </w:r>
    </w:p>
    <w:p w:rsidR="00074517" w:rsidRDefault="00074517" w:rsidP="000A08A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Відповідно до ст. 43 Закону України «Про місцеве самоврядування в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</w:t>
      </w:r>
      <w:r w:rsidRPr="00300112">
        <w:rPr>
          <w:sz w:val="28"/>
          <w:szCs w:val="28"/>
        </w:rPr>
        <w:t>від 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з метою забезпечення стабільної роботи Пологівської районної </w:t>
      </w:r>
      <w:r>
        <w:rPr>
          <w:sz w:val="28"/>
          <w:szCs w:val="28"/>
        </w:rPr>
        <w:t>ради щодо виконання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 </w:t>
      </w:r>
    </w:p>
    <w:p w:rsidR="00074517" w:rsidRPr="000A08A4" w:rsidRDefault="00074517" w:rsidP="000A08A4">
      <w:pPr>
        <w:pStyle w:val="NormalWeb"/>
        <w:jc w:val="both"/>
        <w:rPr>
          <w:b/>
          <w:sz w:val="28"/>
          <w:szCs w:val="28"/>
        </w:rPr>
      </w:pPr>
      <w:r w:rsidRPr="000A08A4">
        <w:rPr>
          <w:b/>
          <w:sz w:val="28"/>
          <w:szCs w:val="28"/>
        </w:rPr>
        <w:t>ВИРІШИЛА:</w:t>
      </w:r>
    </w:p>
    <w:p w:rsidR="00074517" w:rsidRPr="00300112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Default="00074517" w:rsidP="004A23CF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1. Внести зміни до районної Програми утримання виконавчого апарату Пологівської районної ради Запорізької області на 2021 рік (далі – Програма), яка затверджена рішенн</w:t>
      </w:r>
      <w:r>
        <w:rPr>
          <w:sz w:val="28"/>
          <w:szCs w:val="28"/>
        </w:rPr>
        <w:t>ям районної ради від 24.12.2020</w:t>
      </w:r>
      <w:r w:rsidRPr="00300112">
        <w:rPr>
          <w:sz w:val="28"/>
          <w:szCs w:val="28"/>
        </w:rPr>
        <w:t xml:space="preserve">р. №2 </w:t>
      </w:r>
      <w:r>
        <w:rPr>
          <w:sz w:val="28"/>
          <w:szCs w:val="28"/>
        </w:rPr>
        <w:t>(зі змінами та доповненнями):</w:t>
      </w: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Розділ І «Паспорт районної Програми утримання виконавчого апарату Пологівської районної Запорізької області на 2021 рік» викласти в новій редакції (Додаток 1);</w:t>
      </w: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«Перелік завдань, заходів та показників районної Програми утримання виконавчих апаратів Пологівської районної ради Запорізької області та Більмацької, Гуляйпільської, Оріхівської, Розівської, Токмацької районних рад на 2021 рік» викласти в новій редакції (Додаток 2).</w:t>
      </w: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Default="00074517" w:rsidP="001B7F64">
      <w:pPr>
        <w:pStyle w:val="NormalWeb"/>
        <w:ind w:firstLine="720"/>
        <w:jc w:val="both"/>
        <w:rPr>
          <w:sz w:val="28"/>
          <w:szCs w:val="28"/>
        </w:rPr>
      </w:pPr>
    </w:p>
    <w:p w:rsidR="00074517" w:rsidRPr="00300112" w:rsidRDefault="00074517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2. Відділу фінансів Пологівської районної державної адміністрації забезпечити фінансування Програми в межах призначень.</w:t>
      </w:r>
    </w:p>
    <w:p w:rsidR="00074517" w:rsidRDefault="00074517" w:rsidP="00CF1A6B">
      <w:pPr>
        <w:pStyle w:val="NormalWeb"/>
        <w:jc w:val="both"/>
        <w:rPr>
          <w:sz w:val="28"/>
          <w:szCs w:val="28"/>
        </w:rPr>
      </w:pPr>
    </w:p>
    <w:p w:rsidR="00074517" w:rsidRPr="00300112" w:rsidRDefault="00074517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074517" w:rsidRDefault="00074517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4517" w:rsidRPr="00300112" w:rsidRDefault="00074517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4517" w:rsidRPr="00300112" w:rsidRDefault="00074517" w:rsidP="001B7F64">
      <w:pPr>
        <w:jc w:val="both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Голова ради                        </w:t>
      </w:r>
      <w:r w:rsidRPr="00300112">
        <w:rPr>
          <w:rFonts w:ascii="Times New Roman" w:hAnsi="Times New Roman" w:cs="Times New Roman"/>
          <w:sz w:val="28"/>
        </w:rPr>
        <w:tab/>
      </w:r>
      <w:r w:rsidRPr="00300112">
        <w:rPr>
          <w:rFonts w:ascii="Times New Roman" w:hAnsi="Times New Roman" w:cs="Times New Roman"/>
          <w:sz w:val="28"/>
        </w:rPr>
        <w:tab/>
      </w:r>
      <w:r w:rsidRPr="00300112">
        <w:rPr>
          <w:rFonts w:ascii="Times New Roman" w:hAnsi="Times New Roman" w:cs="Times New Roman"/>
          <w:sz w:val="28"/>
        </w:rPr>
        <w:tab/>
        <w:t xml:space="preserve">        </w:t>
      </w:r>
      <w:r w:rsidRPr="00300112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</w:t>
      </w:r>
      <w:r w:rsidRPr="00300112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ергій КАЛАШНИК</w:t>
      </w: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</w:p>
    <w:p w:rsidR="00074517" w:rsidRDefault="00074517" w:rsidP="00C971B4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B73B5C">
      <w:pPr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8E1758">
      <w:pPr>
        <w:pStyle w:val="326"/>
        <w:spacing w:before="0" w:after="0"/>
        <w:ind w:left="5664" w:firstLine="708"/>
        <w:jc w:val="both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Додаток 1 </w:t>
      </w:r>
    </w:p>
    <w:p w:rsidR="00074517" w:rsidRPr="008E1758" w:rsidRDefault="00074517" w:rsidP="008E1758">
      <w:pPr>
        <w:pStyle w:val="326"/>
        <w:spacing w:before="0" w:after="0"/>
        <w:ind w:left="5664" w:firstLine="708"/>
        <w:jc w:val="both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074517" w:rsidRPr="008E1758" w:rsidRDefault="00074517" w:rsidP="002C70DD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від _________</w:t>
      </w:r>
      <w:r w:rsidRPr="008E1758">
        <w:rPr>
          <w:b w:val="0"/>
          <w:sz w:val="28"/>
          <w:szCs w:val="28"/>
          <w:lang w:val="uk-UA"/>
        </w:rPr>
        <w:t xml:space="preserve"> 2021 р. № _</w:t>
      </w: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430C14">
      <w:pPr>
        <w:rPr>
          <w:b/>
          <w:sz w:val="32"/>
          <w:szCs w:val="32"/>
        </w:rPr>
      </w:pPr>
    </w:p>
    <w:p w:rsidR="00074517" w:rsidRPr="00C773F7" w:rsidRDefault="00074517" w:rsidP="00731EA3">
      <w:pPr>
        <w:pStyle w:val="Heading2"/>
        <w:rPr>
          <w:color w:val="000000"/>
          <w:sz w:val="28"/>
          <w:szCs w:val="28"/>
          <w:lang w:val="uk-UA"/>
        </w:rPr>
      </w:pPr>
    </w:p>
    <w:p w:rsidR="00074517" w:rsidRPr="00C773F7" w:rsidRDefault="00074517" w:rsidP="00731EA3">
      <w:pPr>
        <w:pStyle w:val="Heading2"/>
        <w:rPr>
          <w:b w:val="0"/>
          <w:color w:val="000000"/>
          <w:sz w:val="28"/>
          <w:lang w:val="uk-UA"/>
        </w:rPr>
      </w:pPr>
      <w:r w:rsidRPr="00C773F7">
        <w:rPr>
          <w:color w:val="000000"/>
          <w:sz w:val="28"/>
          <w:szCs w:val="28"/>
          <w:lang w:val="uk-UA"/>
        </w:rPr>
        <w:t>І.  Паспорт р</w:t>
      </w:r>
      <w:r w:rsidRPr="00C773F7">
        <w:rPr>
          <w:color w:val="000000"/>
          <w:sz w:val="28"/>
          <w:lang w:val="uk-UA"/>
        </w:rPr>
        <w:t>айонної Програми утримання виконавчого апарату Пологівської районної ради Запорізької області на 2021 рік</w:t>
      </w:r>
    </w:p>
    <w:p w:rsidR="00074517" w:rsidRPr="00C773F7" w:rsidRDefault="00074517" w:rsidP="0037290B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1</w:t>
            </w:r>
            <w:r w:rsidRPr="00C773F7">
              <w:rPr>
                <w:rFonts w:ascii="Times New Roman" w:hAnsi="Times New Roman" w:cs="Times New Roman"/>
              </w:rPr>
              <w:tab/>
            </w:r>
            <w:r w:rsidRPr="00C773F7">
              <w:rPr>
                <w:rFonts w:ascii="Times New Roman" w:hAnsi="Times New Roman" w:cs="Times New Roman"/>
              </w:rPr>
              <w:tab/>
            </w:r>
            <w:r w:rsidRPr="00C773F7">
              <w:rPr>
                <w:rFonts w:ascii="Times New Roman" w:hAnsi="Times New Roman" w:cs="Times New Roman"/>
              </w:rPr>
              <w:tab/>
              <w:t>1</w:t>
            </w: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074517" w:rsidRPr="00C773F7" w:rsidRDefault="00074517" w:rsidP="0037290B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815D65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0" w:type="dxa"/>
          </w:tcPr>
          <w:p w:rsidR="00074517" w:rsidRPr="00C773F7" w:rsidRDefault="00074517" w:rsidP="003C764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074517" w:rsidRPr="00C773F7" w:rsidRDefault="00074517" w:rsidP="003C764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074517" w:rsidRPr="00C773F7" w:rsidRDefault="00074517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  <w:p w:rsidR="00074517" w:rsidRPr="00C773F7" w:rsidRDefault="00074517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Більмацька районна рада Запорізької області</w:t>
            </w:r>
          </w:p>
          <w:p w:rsidR="00074517" w:rsidRPr="00C773F7" w:rsidRDefault="00074517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Гуляйпільська районна рада</w:t>
            </w:r>
          </w:p>
          <w:p w:rsidR="00074517" w:rsidRPr="00C773F7" w:rsidRDefault="00074517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Оріхівська районна рада</w:t>
            </w:r>
          </w:p>
          <w:p w:rsidR="00074517" w:rsidRPr="00C773F7" w:rsidRDefault="00074517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Розівська районна рада Запорізької області</w:t>
            </w:r>
          </w:p>
          <w:p w:rsidR="00074517" w:rsidRPr="00C773F7" w:rsidRDefault="00074517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Токмацька районна рада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074517" w:rsidRPr="00C773F7" w:rsidRDefault="00074517" w:rsidP="0078517E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2021 рік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6</w:t>
            </w:r>
          </w:p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 xml:space="preserve">Перелік місцевих бюджетів, які приймають участь у виконанні Програми  </w:t>
            </w:r>
          </w:p>
        </w:tc>
        <w:tc>
          <w:tcPr>
            <w:tcW w:w="5146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Районний бюджет, місцеві бюджети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</w:t>
            </w:r>
          </w:p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6125382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074517" w:rsidRPr="00C773F7" w:rsidRDefault="00074517" w:rsidP="009C4A84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6125382</w:t>
            </w:r>
          </w:p>
        </w:tc>
      </w:tr>
      <w:tr w:rsidR="00074517" w:rsidRPr="00C773F7" w:rsidTr="006539FC">
        <w:trPr>
          <w:trHeight w:val="272"/>
        </w:trPr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-з них районного бюджету</w:t>
            </w:r>
          </w:p>
        </w:tc>
        <w:tc>
          <w:tcPr>
            <w:tcW w:w="5146" w:type="dxa"/>
          </w:tcPr>
          <w:p w:rsidR="00074517" w:rsidRPr="00C773F7" w:rsidRDefault="00074517" w:rsidP="009C4A84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6125382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-з місцевих бюджетів</w:t>
            </w:r>
          </w:p>
        </w:tc>
        <w:tc>
          <w:tcPr>
            <w:tcW w:w="5146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4517" w:rsidRPr="00C773F7" w:rsidTr="006539FC">
        <w:tc>
          <w:tcPr>
            <w:tcW w:w="532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970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074517" w:rsidRPr="00C773F7" w:rsidRDefault="00074517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74517" w:rsidRPr="00C773F7" w:rsidRDefault="00074517" w:rsidP="0037290B">
      <w:pPr>
        <w:pStyle w:val="NormalWeb"/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Pr="006B0484" w:rsidRDefault="00074517" w:rsidP="008E59E6">
      <w:pPr>
        <w:jc w:val="center"/>
        <w:rPr>
          <w:rFonts w:ascii="Times New Roman" w:hAnsi="Times New Roman" w:cs="Times New Roman"/>
          <w:b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  </w:t>
      </w:r>
      <w:r w:rsidRPr="006B0484">
        <w:rPr>
          <w:rFonts w:ascii="Times New Roman" w:hAnsi="Times New Roman" w:cs="Times New Roman"/>
          <w:b/>
          <w:sz w:val="28"/>
        </w:rPr>
        <w:t>ПОЯСНЮВАЛЬНА  ЗАПИСКА</w:t>
      </w:r>
    </w:p>
    <w:p w:rsidR="00074517" w:rsidRDefault="00074517" w:rsidP="008E59E6">
      <w:pPr>
        <w:jc w:val="center"/>
        <w:rPr>
          <w:rFonts w:ascii="Times New Roman" w:hAnsi="Times New Roman" w:cs="Times New Roman"/>
          <w:sz w:val="28"/>
        </w:rPr>
      </w:pPr>
    </w:p>
    <w:p w:rsidR="00074517" w:rsidRDefault="00074517" w:rsidP="008E59E6">
      <w:pPr>
        <w:jc w:val="center"/>
        <w:rPr>
          <w:rFonts w:ascii="Times New Roman" w:hAnsi="Times New Roman" w:cs="Times New Roman"/>
          <w:sz w:val="28"/>
        </w:rPr>
      </w:pPr>
    </w:p>
    <w:p w:rsidR="00074517" w:rsidRPr="004D05C0" w:rsidRDefault="00074517" w:rsidP="00647DB7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</w:t>
      </w:r>
      <w:r>
        <w:rPr>
          <w:b/>
          <w:sz w:val="28"/>
        </w:rPr>
        <w:t>роєкту рішення районної ради «</w:t>
      </w:r>
      <w:r>
        <w:rPr>
          <w:b/>
          <w:sz w:val="28"/>
          <w:szCs w:val="28"/>
        </w:rPr>
        <w:t xml:space="preserve">Про внесення змін </w:t>
      </w:r>
      <w:r w:rsidRPr="000A08A4">
        <w:rPr>
          <w:b/>
          <w:sz w:val="28"/>
          <w:szCs w:val="28"/>
        </w:rPr>
        <w:t>до районної Програми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2021 рік (зі змінами та доповненнями)</w:t>
      </w:r>
      <w:r w:rsidRPr="004D05C0">
        <w:rPr>
          <w:b/>
          <w:sz w:val="28"/>
          <w:szCs w:val="28"/>
        </w:rPr>
        <w:t>»</w:t>
      </w:r>
    </w:p>
    <w:p w:rsidR="00074517" w:rsidRPr="00895CCD" w:rsidRDefault="00074517" w:rsidP="008E59E6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C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074517" w:rsidRPr="008F4C4E" w:rsidRDefault="00074517" w:rsidP="008F4C4E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B49A4">
        <w:rPr>
          <w:sz w:val="28"/>
          <w:szCs w:val="28"/>
          <w:lang w:val="uk-UA"/>
        </w:rPr>
        <w:t>Даний проєкт рішення розроблений відповідно до ст.43 Закону України «Про місцеве самоврядування в Україні», ст. 91 Бюджетного кодексу України,  постанови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органів».</w:t>
      </w:r>
    </w:p>
    <w:p w:rsidR="00074517" w:rsidRPr="006B31DC" w:rsidRDefault="00074517" w:rsidP="006B31DC">
      <w:pPr>
        <w:jc w:val="both"/>
        <w:rPr>
          <w:rFonts w:ascii="Times New Roman" w:hAnsi="Times New Roman" w:cs="Times New Roman"/>
        </w:rPr>
      </w:pPr>
      <w:r w:rsidRPr="006B31D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6B31DC">
        <w:rPr>
          <w:sz w:val="28"/>
          <w:szCs w:val="28"/>
        </w:rPr>
        <w:t xml:space="preserve"> </w:t>
      </w:r>
      <w:r w:rsidRPr="006B31DC">
        <w:rPr>
          <w:rFonts w:ascii="Times New Roman" w:hAnsi="Times New Roman" w:cs="Times New Roman"/>
          <w:sz w:val="28"/>
          <w:szCs w:val="28"/>
        </w:rPr>
        <w:t>Для забезпечення стабільної роботи Пологівської районної ради Запорізької області щодо виконання повноважень ,проха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6B31DC">
        <w:rPr>
          <w:rFonts w:ascii="Times New Roman" w:hAnsi="Times New Roman" w:cs="Times New Roman"/>
          <w:sz w:val="28"/>
          <w:szCs w:val="28"/>
        </w:rPr>
        <w:t xml:space="preserve">мо внести зміни щодо фінансування видатків для здіснення виплат у сумі </w:t>
      </w:r>
      <w:r w:rsidRPr="008F4C4E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8F4C4E">
        <w:rPr>
          <w:rFonts w:ascii="Times New Roman" w:hAnsi="Times New Roman" w:cs="Times New Roman"/>
          <w:color w:val="auto"/>
          <w:sz w:val="28"/>
          <w:szCs w:val="28"/>
        </w:rPr>
        <w:t>2000,00</w:t>
      </w:r>
      <w:r w:rsidRPr="006B31DC">
        <w:rPr>
          <w:rFonts w:ascii="Times New Roman" w:hAnsi="Times New Roman" w:cs="Times New Roman"/>
          <w:sz w:val="28"/>
          <w:szCs w:val="28"/>
        </w:rPr>
        <w:t xml:space="preserve"> грн,які пропонується розподілити</w:t>
      </w:r>
      <w:r w:rsidRPr="006B31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B31DC">
        <w:rPr>
          <w:rFonts w:ascii="Times New Roman" w:hAnsi="Times New Roman" w:cs="Times New Roman"/>
          <w:sz w:val="28"/>
          <w:szCs w:val="28"/>
        </w:rPr>
        <w:t>на утримання виконавчого апарату Пологівської районної ради для продовження роботи щодо виконання судових рішень про стягнення коштів з районних рад, які знаходяться в стадії реорганізації</w:t>
      </w:r>
      <w:r w:rsidRPr="006B31DC">
        <w:rPr>
          <w:rStyle w:val="BodyTextChar1"/>
          <w:rFonts w:ascii="Times New Roman" w:hAnsi="Times New Roman" w:cs="Times New Roman"/>
          <w:sz w:val="28"/>
          <w:szCs w:val="28"/>
        </w:rPr>
        <w:t xml:space="preserve">, та проведення роботи щодо управління об’єктами спільної власності територіальних громад сіл, селищ та міст Пологівського району. </w:t>
      </w:r>
    </w:p>
    <w:p w:rsidR="00074517" w:rsidRPr="006B31DC" w:rsidRDefault="00074517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4517" w:rsidRDefault="00074517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4517" w:rsidRDefault="00074517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4517" w:rsidRPr="00410F0B" w:rsidRDefault="00074517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sz w:val="28"/>
          <w:szCs w:val="28"/>
          <w:lang w:val="uk-UA" w:eastAsia="uk-UA"/>
        </w:rPr>
      </w:pP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Default="00074517" w:rsidP="00647DB7">
      <w:pPr>
        <w:pStyle w:val="10"/>
        <w:rPr>
          <w:sz w:val="28"/>
          <w:szCs w:val="28"/>
        </w:rPr>
      </w:pPr>
      <w:r>
        <w:rPr>
          <w:sz w:val="28"/>
          <w:szCs w:val="28"/>
        </w:rPr>
        <w:t>Начальник відділу фінансово-господарського</w:t>
      </w:r>
    </w:p>
    <w:p w:rsidR="00074517" w:rsidRDefault="00074517" w:rsidP="00647DB7">
      <w:pPr>
        <w:pStyle w:val="10"/>
        <w:rPr>
          <w:sz w:val="28"/>
          <w:szCs w:val="28"/>
        </w:rPr>
      </w:pPr>
      <w:r>
        <w:rPr>
          <w:sz w:val="28"/>
          <w:szCs w:val="28"/>
        </w:rPr>
        <w:t>забезпечення виконавчого апарату</w:t>
      </w:r>
    </w:p>
    <w:p w:rsidR="00074517" w:rsidRPr="00D71D1F" w:rsidRDefault="00074517" w:rsidP="00647DB7">
      <w:pPr>
        <w:pStyle w:val="10"/>
        <w:rPr>
          <w:sz w:val="28"/>
          <w:szCs w:val="28"/>
        </w:rPr>
      </w:pPr>
      <w:r w:rsidRPr="00D71D1F">
        <w:rPr>
          <w:sz w:val="28"/>
          <w:szCs w:val="28"/>
        </w:rPr>
        <w:t>районної ради,головний бухгалтер                                  Марина МАРЧЕН</w:t>
      </w:r>
      <w:r>
        <w:rPr>
          <w:sz w:val="28"/>
          <w:szCs w:val="28"/>
        </w:rPr>
        <w:t>КО</w:t>
      </w:r>
    </w:p>
    <w:p w:rsidR="00074517" w:rsidRPr="00C773F7" w:rsidRDefault="00074517" w:rsidP="0037290B">
      <w:pPr>
        <w:pStyle w:val="NormalWeb"/>
        <w:jc w:val="center"/>
        <w:rPr>
          <w:b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Default="00074517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074517" w:rsidRPr="004A23CF" w:rsidRDefault="00074517" w:rsidP="004A23C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74517" w:rsidRPr="004A23CF" w:rsidRDefault="00074517" w:rsidP="004A23CF">
      <w:pPr>
        <w:pStyle w:val="20"/>
        <w:shd w:val="clear" w:color="auto" w:fill="auto"/>
        <w:spacing w:before="0" w:after="0" w:line="240" w:lineRule="auto"/>
        <w:rPr>
          <w:color w:val="000000"/>
          <w:lang w:val="uk-UA"/>
        </w:rPr>
        <w:sectPr w:rsidR="00074517" w:rsidRPr="004A23CF" w:rsidSect="00CB3A5D">
          <w:headerReference w:type="default" r:id="rId9"/>
          <w:footerReference w:type="first" r:id="rId10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074517" w:rsidRDefault="00074517" w:rsidP="008E1758">
      <w:pPr>
        <w:pStyle w:val="326"/>
        <w:spacing w:before="0" w:after="0"/>
        <w:ind w:left="11340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Додаток 2  </w:t>
      </w:r>
    </w:p>
    <w:p w:rsidR="00074517" w:rsidRPr="008E1758" w:rsidRDefault="00074517" w:rsidP="008E1758">
      <w:pPr>
        <w:pStyle w:val="326"/>
        <w:spacing w:before="0" w:after="0"/>
        <w:ind w:left="10620" w:firstLine="708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>до рішення районної</w:t>
      </w:r>
      <w:r>
        <w:rPr>
          <w:b w:val="0"/>
          <w:sz w:val="28"/>
          <w:szCs w:val="28"/>
          <w:lang w:val="uk-UA"/>
        </w:rPr>
        <w:t xml:space="preserve"> р</w:t>
      </w:r>
      <w:r w:rsidRPr="008E1758">
        <w:rPr>
          <w:b w:val="0"/>
          <w:sz w:val="28"/>
          <w:szCs w:val="28"/>
          <w:lang w:val="uk-UA"/>
        </w:rPr>
        <w:t xml:space="preserve">ади </w:t>
      </w:r>
    </w:p>
    <w:p w:rsidR="00074517" w:rsidRPr="008E1758" w:rsidRDefault="00074517" w:rsidP="008E1758">
      <w:pPr>
        <w:pStyle w:val="326"/>
        <w:spacing w:before="0" w:after="0"/>
        <w:ind w:left="10620" w:firstLine="708"/>
        <w:jc w:val="center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8E1758">
        <w:rPr>
          <w:b w:val="0"/>
          <w:sz w:val="28"/>
          <w:szCs w:val="28"/>
          <w:lang w:val="uk-UA"/>
        </w:rPr>
        <w:t xml:space="preserve"> 2021 р. № _</w:t>
      </w:r>
    </w:p>
    <w:p w:rsidR="00074517" w:rsidRPr="008E1758" w:rsidRDefault="00074517" w:rsidP="00085D66">
      <w:pPr>
        <w:pStyle w:val="326"/>
        <w:spacing w:before="0" w:after="0"/>
        <w:jc w:val="right"/>
        <w:rPr>
          <w:b w:val="0"/>
          <w:sz w:val="24"/>
          <w:szCs w:val="24"/>
          <w:lang w:val="uk-UA"/>
        </w:rPr>
      </w:pPr>
    </w:p>
    <w:p w:rsidR="00074517" w:rsidRPr="00300112" w:rsidRDefault="00074517" w:rsidP="008E1758">
      <w:pPr>
        <w:pStyle w:val="60"/>
        <w:shd w:val="clear" w:color="auto" w:fill="auto"/>
        <w:spacing w:after="0" w:line="240" w:lineRule="auto"/>
        <w:ind w:left="10620" w:firstLine="708"/>
        <w:jc w:val="both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074517" w:rsidRPr="00300112" w:rsidRDefault="00074517" w:rsidP="008E1758">
      <w:pPr>
        <w:pStyle w:val="60"/>
        <w:shd w:val="clear" w:color="auto" w:fill="auto"/>
        <w:spacing w:after="0" w:line="240" w:lineRule="auto"/>
        <w:ind w:left="10620" w:firstLine="708"/>
        <w:jc w:val="both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 Програми</w:t>
      </w:r>
    </w:p>
    <w:p w:rsidR="00074517" w:rsidRPr="00C773F7" w:rsidRDefault="00074517" w:rsidP="00085D66">
      <w:pPr>
        <w:pStyle w:val="NormalWeb"/>
        <w:jc w:val="center"/>
        <w:rPr>
          <w:b/>
        </w:rPr>
      </w:pPr>
    </w:p>
    <w:p w:rsidR="00074517" w:rsidRPr="00300112" w:rsidRDefault="00074517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074517" w:rsidRPr="00300112" w:rsidRDefault="00074517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виконавчих апаратів </w:t>
      </w:r>
    </w:p>
    <w:p w:rsidR="00074517" w:rsidRPr="00300112" w:rsidRDefault="00074517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та Більмацької, Гуляйпільської, Оріхівської, Розівської, Токмацької районних рад на 2021рік</w:t>
      </w:r>
    </w:p>
    <w:p w:rsidR="00074517" w:rsidRPr="00300112" w:rsidRDefault="00074517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520"/>
        <w:gridCol w:w="2160"/>
        <w:gridCol w:w="2340"/>
        <w:gridCol w:w="1620"/>
        <w:gridCol w:w="1440"/>
        <w:gridCol w:w="1620"/>
        <w:gridCol w:w="2340"/>
      </w:tblGrid>
      <w:tr w:rsidR="00074517" w:rsidRPr="00300112" w:rsidTr="008E1758">
        <w:tc>
          <w:tcPr>
            <w:tcW w:w="720" w:type="dxa"/>
            <w:vMerge w:val="restart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</w:t>
            </w:r>
          </w:p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520" w:type="dxa"/>
            <w:vMerge w:val="restart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Назва завдання</w:t>
            </w:r>
          </w:p>
        </w:tc>
        <w:tc>
          <w:tcPr>
            <w:tcW w:w="2160" w:type="dxa"/>
            <w:vMerge w:val="restart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2340" w:type="dxa"/>
            <w:vMerge w:val="restart"/>
          </w:tcPr>
          <w:p w:rsidR="00074517" w:rsidRPr="00300112" w:rsidRDefault="00074517" w:rsidP="003E31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074517" w:rsidRPr="00300112" w:rsidRDefault="00074517" w:rsidP="00E343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3060" w:type="dxa"/>
            <w:gridSpan w:val="2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2340" w:type="dxa"/>
            <w:vMerge w:val="restart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074517" w:rsidRPr="00300112" w:rsidTr="008E1758">
        <w:tc>
          <w:tcPr>
            <w:tcW w:w="720" w:type="dxa"/>
            <w:vMerge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Джерела</w:t>
            </w:r>
          </w:p>
        </w:tc>
        <w:tc>
          <w:tcPr>
            <w:tcW w:w="1620" w:type="dxa"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Обсяги,  грн.</w:t>
            </w:r>
          </w:p>
        </w:tc>
        <w:tc>
          <w:tcPr>
            <w:tcW w:w="2340" w:type="dxa"/>
            <w:vMerge/>
          </w:tcPr>
          <w:p w:rsidR="00074517" w:rsidRPr="00300112" w:rsidRDefault="00074517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4517" w:rsidRPr="00300112" w:rsidTr="008E1758">
        <w:trPr>
          <w:trHeight w:val="344"/>
        </w:trPr>
        <w:tc>
          <w:tcPr>
            <w:tcW w:w="720" w:type="dxa"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074517" w:rsidRPr="00300112" w:rsidRDefault="00074517" w:rsidP="00F030DD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160" w:type="dxa"/>
          </w:tcPr>
          <w:p w:rsidR="00074517" w:rsidRPr="00300112" w:rsidRDefault="00074517" w:rsidP="00C349EF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074517" w:rsidRPr="00300112" w:rsidRDefault="00074517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074517" w:rsidRPr="00300112" w:rsidRDefault="00074517" w:rsidP="00800598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074517" w:rsidRPr="00300112" w:rsidRDefault="00074517" w:rsidP="00C349EF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074517" w:rsidRPr="00C773F7" w:rsidTr="008E1758">
        <w:trPr>
          <w:trHeight w:val="709"/>
        </w:trPr>
        <w:tc>
          <w:tcPr>
            <w:tcW w:w="720" w:type="dxa"/>
            <w:vMerge w:val="restart"/>
          </w:tcPr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1.</w:t>
            </w: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 w:val="restart"/>
          </w:tcPr>
          <w:p w:rsidR="00074517" w:rsidRPr="00C773F7" w:rsidRDefault="00074517" w:rsidP="00F030DD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773F7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Фінансове забезпечення видатків для</w:t>
            </w:r>
            <w:r w:rsidRPr="00C773F7">
              <w:rPr>
                <w:rStyle w:val="BodyTextChar1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773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та </w:t>
            </w:r>
            <w:r w:rsidRPr="00C773F7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виконання судових рішень щодо стягнення коштів з районних рад, які знаходяться в стадії реорганізації</w:t>
            </w:r>
          </w:p>
        </w:tc>
        <w:tc>
          <w:tcPr>
            <w:tcW w:w="2160" w:type="dxa"/>
            <w:vMerge w:val="restart"/>
          </w:tcPr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  <w:r w:rsidRPr="00C773F7">
              <w:rPr>
                <w:rStyle w:val="41"/>
                <w:b w:val="0"/>
              </w:rPr>
              <w:t>Матеріальне</w:t>
            </w: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  <w:r w:rsidRPr="00C773F7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інших видатків</w:t>
            </w: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</w:p>
          <w:p w:rsidR="00074517" w:rsidRPr="00C773F7" w:rsidRDefault="00074517" w:rsidP="00C349EF">
            <w:pPr>
              <w:jc w:val="center"/>
              <w:rPr>
                <w:rStyle w:val="41"/>
                <w:b w:val="0"/>
              </w:rPr>
            </w:pP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74517" w:rsidRPr="00C773F7" w:rsidRDefault="00074517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C773F7">
              <w:rPr>
                <w:rStyle w:val="41"/>
              </w:rPr>
              <w:t>Обсяг</w:t>
            </w:r>
          </w:p>
          <w:p w:rsidR="00074517" w:rsidRPr="00C773F7" w:rsidRDefault="00074517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C773F7">
              <w:rPr>
                <w:rStyle w:val="41"/>
              </w:rPr>
              <w:t>фінансового</w:t>
            </w:r>
          </w:p>
          <w:p w:rsidR="00074517" w:rsidRPr="00C773F7" w:rsidRDefault="00074517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  <w:b/>
              </w:rPr>
            </w:pPr>
            <w:r w:rsidRPr="00C773F7">
              <w:rPr>
                <w:rStyle w:val="41"/>
              </w:rPr>
              <w:t xml:space="preserve">ресурсу (грн.) </w:t>
            </w:r>
            <w:r>
              <w:rPr>
                <w:rStyle w:val="41"/>
              </w:rPr>
              <w:t>–</w:t>
            </w:r>
            <w:r w:rsidRPr="00C773F7">
              <w:rPr>
                <w:rStyle w:val="41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>4866888</w:t>
            </w:r>
          </w:p>
        </w:tc>
        <w:tc>
          <w:tcPr>
            <w:tcW w:w="1620" w:type="dxa"/>
            <w:vMerge w:val="restart"/>
          </w:tcPr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440" w:type="dxa"/>
            <w:vMerge w:val="restart"/>
          </w:tcPr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Районний бюджет</w:t>
            </w:r>
          </w:p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074517" w:rsidRPr="00C773F7" w:rsidRDefault="00074517" w:rsidP="00800598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4866888</w:t>
            </w:r>
          </w:p>
        </w:tc>
        <w:tc>
          <w:tcPr>
            <w:tcW w:w="2340" w:type="dxa"/>
            <w:vMerge w:val="restart"/>
          </w:tcPr>
          <w:p w:rsidR="00074517" w:rsidRPr="00C773F7" w:rsidRDefault="00074517" w:rsidP="00C349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3F7">
              <w:rPr>
                <w:rStyle w:val="41"/>
                <w:b w:val="0"/>
              </w:rPr>
              <w:t>Забезпечення утримання  виконавчого апарату Пологівської районної ради, що забезпечить можливість належним чином виконувати повноваження працівниками районної ради</w:t>
            </w:r>
          </w:p>
        </w:tc>
      </w:tr>
      <w:tr w:rsidR="00074517" w:rsidRPr="00300112" w:rsidTr="008E1758">
        <w:trPr>
          <w:trHeight w:val="1244"/>
        </w:trPr>
        <w:tc>
          <w:tcPr>
            <w:tcW w:w="7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74517" w:rsidRPr="00300112" w:rsidRDefault="00074517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vMerge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074517" w:rsidRPr="00300112" w:rsidRDefault="00074517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Кількість  працівників – 15 штатних одиниць</w:t>
            </w: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</w:p>
        </w:tc>
      </w:tr>
      <w:tr w:rsidR="00074517" w:rsidRPr="00300112" w:rsidTr="008E1758">
        <w:trPr>
          <w:trHeight w:val="1829"/>
        </w:trPr>
        <w:tc>
          <w:tcPr>
            <w:tcW w:w="7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74517" w:rsidRPr="00300112" w:rsidRDefault="00074517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vMerge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074517" w:rsidRPr="00300112" w:rsidRDefault="00074517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Відсоток забезпечення підтримки працівників – 100%</w:t>
            </w:r>
          </w:p>
          <w:p w:rsidR="00074517" w:rsidRPr="00300112" w:rsidRDefault="00074517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  <w:p w:rsidR="00074517" w:rsidRPr="00300112" w:rsidRDefault="00074517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  <w:p w:rsidR="00074517" w:rsidRPr="00300112" w:rsidRDefault="00074517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</w:p>
        </w:tc>
      </w:tr>
      <w:tr w:rsidR="00074517" w:rsidRPr="00300112" w:rsidTr="008E1758">
        <w:trPr>
          <w:trHeight w:val="344"/>
        </w:trPr>
        <w:tc>
          <w:tcPr>
            <w:tcW w:w="720" w:type="dxa"/>
          </w:tcPr>
          <w:p w:rsidR="00074517" w:rsidRPr="00300112" w:rsidRDefault="00074517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074517" w:rsidRPr="00300112" w:rsidRDefault="00074517" w:rsidP="004546B9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160" w:type="dxa"/>
          </w:tcPr>
          <w:p w:rsidR="00074517" w:rsidRPr="00300112" w:rsidRDefault="00074517" w:rsidP="004546B9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074517" w:rsidRPr="00300112" w:rsidRDefault="00074517" w:rsidP="004546B9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074517" w:rsidRPr="00300112" w:rsidRDefault="00074517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074517" w:rsidRPr="00300112" w:rsidRDefault="00074517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074517" w:rsidRPr="00300112" w:rsidRDefault="00074517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074517" w:rsidRPr="00300112" w:rsidRDefault="00074517" w:rsidP="004546B9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074517" w:rsidRPr="00300112" w:rsidTr="008E1758">
        <w:trPr>
          <w:trHeight w:val="525"/>
        </w:trPr>
        <w:tc>
          <w:tcPr>
            <w:tcW w:w="720" w:type="dxa"/>
            <w:vMerge w:val="restart"/>
          </w:tcPr>
          <w:p w:rsidR="00074517" w:rsidRPr="00300112" w:rsidRDefault="00074517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520" w:type="dxa"/>
            <w:vMerge w:val="restart"/>
          </w:tcPr>
          <w:p w:rsidR="00074517" w:rsidRPr="00300112" w:rsidRDefault="00074517" w:rsidP="00734EA9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Фінансове забезпечення видатків на виплату заробітної плати,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грошової компенсації і вихідної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допомоги працівникам, інших видатків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виконавчих апаратів Більмацької, Гуляйпільської, Оріхівської, Розівської, Токмацької районних рад  </w:t>
            </w:r>
          </w:p>
        </w:tc>
        <w:tc>
          <w:tcPr>
            <w:tcW w:w="2160" w:type="dxa"/>
            <w:vMerge w:val="restart"/>
          </w:tcPr>
          <w:p w:rsidR="00074517" w:rsidRPr="00300112" w:rsidRDefault="00074517" w:rsidP="00263F35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074517" w:rsidRPr="00300112" w:rsidRDefault="00074517" w:rsidP="00263F35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грошової компенсації і вихідної допомоги, інших видатків</w:t>
            </w:r>
          </w:p>
          <w:p w:rsidR="00074517" w:rsidRPr="00300112" w:rsidRDefault="00074517" w:rsidP="00263F35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</w:tcPr>
          <w:p w:rsidR="00074517" w:rsidRPr="00300112" w:rsidRDefault="00074517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Обсяг</w:t>
            </w:r>
          </w:p>
          <w:p w:rsidR="00074517" w:rsidRPr="00300112" w:rsidRDefault="00074517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фінансового</w:t>
            </w:r>
          </w:p>
          <w:p w:rsidR="00074517" w:rsidRPr="00300112" w:rsidRDefault="00074517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  <w:b/>
              </w:rPr>
            </w:pPr>
            <w:r w:rsidRPr="00300112">
              <w:rPr>
                <w:rStyle w:val="41"/>
              </w:rPr>
              <w:t xml:space="preserve">ресурсу (грн.)- </w:t>
            </w:r>
            <w:r w:rsidRPr="00300112">
              <w:rPr>
                <w:color w:val="000000"/>
                <w:sz w:val="24"/>
                <w:szCs w:val="24"/>
                <w:lang w:val="uk-UA"/>
              </w:rPr>
              <w:t>1258494</w:t>
            </w:r>
          </w:p>
        </w:tc>
        <w:tc>
          <w:tcPr>
            <w:tcW w:w="1620" w:type="dxa"/>
            <w:vMerge w:val="restart"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440" w:type="dxa"/>
            <w:vMerge w:val="restart"/>
          </w:tcPr>
          <w:p w:rsidR="00074517" w:rsidRPr="00300112" w:rsidRDefault="00074517" w:rsidP="005D3A1B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Районний бюджет</w:t>
            </w:r>
          </w:p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0112">
              <w:rPr>
                <w:rFonts w:ascii="Times New Roman" w:hAnsi="Times New Roman" w:cs="Times New Roman"/>
                <w:b/>
                <w:bCs/>
              </w:rPr>
              <w:t>1258494</w:t>
            </w:r>
          </w:p>
        </w:tc>
        <w:tc>
          <w:tcPr>
            <w:tcW w:w="2340" w:type="dxa"/>
            <w:vMerge w:val="restart"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виконавчих апаратів  </w:t>
            </w:r>
            <w:r w:rsidRPr="00300112">
              <w:rPr>
                <w:rFonts w:ascii="Times New Roman" w:hAnsi="Times New Roman"/>
              </w:rPr>
              <w:t>Більмацької, Гуляйпільської, Оріхівської, Розівської, Токмацької районних рад</w:t>
            </w:r>
            <w:r w:rsidRPr="00300112">
              <w:rPr>
                <w:rStyle w:val="41"/>
                <w:b w:val="0"/>
              </w:rPr>
              <w:t>, що забезпечить можливість належним чином виконувати повноваження  працівниками районних рад</w:t>
            </w:r>
          </w:p>
        </w:tc>
      </w:tr>
      <w:tr w:rsidR="00074517" w:rsidRPr="00300112" w:rsidTr="008E1758">
        <w:trPr>
          <w:trHeight w:val="900"/>
        </w:trPr>
        <w:tc>
          <w:tcPr>
            <w:tcW w:w="720" w:type="dxa"/>
            <w:vMerge/>
          </w:tcPr>
          <w:p w:rsidR="00074517" w:rsidRPr="00300112" w:rsidRDefault="00074517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vMerge/>
            <w:vAlign w:val="bottom"/>
          </w:tcPr>
          <w:p w:rsidR="00074517" w:rsidRPr="00300112" w:rsidRDefault="00074517" w:rsidP="00B47E11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60" w:type="dxa"/>
            <w:vMerge/>
            <w:vAlign w:val="bottom"/>
          </w:tcPr>
          <w:p w:rsidR="00074517" w:rsidRPr="00300112" w:rsidRDefault="00074517" w:rsidP="00827DA6">
            <w:pPr>
              <w:jc w:val="center"/>
              <w:rPr>
                <w:rStyle w:val="41"/>
                <w:b w:val="0"/>
              </w:rPr>
            </w:pPr>
          </w:p>
        </w:tc>
        <w:tc>
          <w:tcPr>
            <w:tcW w:w="2340" w:type="dxa"/>
          </w:tcPr>
          <w:p w:rsidR="00074517" w:rsidRPr="00300112" w:rsidRDefault="00074517" w:rsidP="00827DA6">
            <w:pPr>
              <w:pStyle w:val="40"/>
              <w:spacing w:before="60"/>
              <w:jc w:val="center"/>
              <w:rPr>
                <w:rStyle w:val="41"/>
                <w:b/>
                <w:u w:val="single"/>
              </w:rPr>
            </w:pPr>
            <w:r w:rsidRPr="00300112">
              <w:rPr>
                <w:rStyle w:val="41"/>
              </w:rPr>
              <w:t>Кількість  працівників – 13 штатних одиниць</w:t>
            </w: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</w:p>
        </w:tc>
      </w:tr>
      <w:tr w:rsidR="00074517" w:rsidRPr="00300112" w:rsidTr="008E1758">
        <w:trPr>
          <w:trHeight w:val="2746"/>
        </w:trPr>
        <w:tc>
          <w:tcPr>
            <w:tcW w:w="720" w:type="dxa"/>
            <w:vMerge/>
          </w:tcPr>
          <w:p w:rsidR="00074517" w:rsidRPr="00300112" w:rsidRDefault="00074517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vMerge/>
            <w:vAlign w:val="bottom"/>
          </w:tcPr>
          <w:p w:rsidR="00074517" w:rsidRPr="00300112" w:rsidRDefault="00074517" w:rsidP="00B47E11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60" w:type="dxa"/>
            <w:vMerge/>
            <w:vAlign w:val="bottom"/>
          </w:tcPr>
          <w:p w:rsidR="00074517" w:rsidRPr="00300112" w:rsidRDefault="00074517" w:rsidP="00827DA6">
            <w:pPr>
              <w:jc w:val="center"/>
              <w:rPr>
                <w:rStyle w:val="41"/>
                <w:b w:val="0"/>
              </w:rPr>
            </w:pPr>
          </w:p>
        </w:tc>
        <w:tc>
          <w:tcPr>
            <w:tcW w:w="2340" w:type="dxa"/>
          </w:tcPr>
          <w:p w:rsidR="00074517" w:rsidRPr="00300112" w:rsidRDefault="00074517" w:rsidP="00827DA6">
            <w:pPr>
              <w:pStyle w:val="40"/>
              <w:spacing w:before="60"/>
              <w:jc w:val="center"/>
              <w:rPr>
                <w:rStyle w:val="41"/>
                <w:b/>
                <w:u w:val="single"/>
              </w:rPr>
            </w:pPr>
            <w:r w:rsidRPr="00300112">
              <w:rPr>
                <w:rStyle w:val="41"/>
              </w:rPr>
              <w:t>Відсоток забезпечення підтримки працівників – 100%</w:t>
            </w: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074517" w:rsidRPr="00300112" w:rsidRDefault="00074517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074517" w:rsidRPr="00300112" w:rsidRDefault="00074517" w:rsidP="00C349EF">
            <w:pPr>
              <w:jc w:val="center"/>
              <w:rPr>
                <w:rStyle w:val="41"/>
              </w:rPr>
            </w:pPr>
          </w:p>
        </w:tc>
      </w:tr>
      <w:tr w:rsidR="00074517" w:rsidRPr="00300112" w:rsidTr="008E1758">
        <w:tc>
          <w:tcPr>
            <w:tcW w:w="720" w:type="dxa"/>
          </w:tcPr>
          <w:p w:rsidR="00074517" w:rsidRPr="00300112" w:rsidRDefault="00074517" w:rsidP="009C0A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074517" w:rsidRPr="00300112" w:rsidRDefault="00074517" w:rsidP="009C0A57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074517" w:rsidRPr="00300112" w:rsidRDefault="00074517" w:rsidP="009C0A57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</w:tcPr>
          <w:p w:rsidR="00074517" w:rsidRPr="00300112" w:rsidRDefault="00074517" w:rsidP="00B47E11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</w:tcPr>
          <w:p w:rsidR="00074517" w:rsidRPr="00300112" w:rsidRDefault="00074517" w:rsidP="009C0A57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/>
              </w:rPr>
            </w:pPr>
          </w:p>
        </w:tc>
        <w:tc>
          <w:tcPr>
            <w:tcW w:w="1440" w:type="dxa"/>
          </w:tcPr>
          <w:p w:rsidR="00074517" w:rsidRPr="00300112" w:rsidRDefault="00074517" w:rsidP="009C0A5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074517" w:rsidRPr="00CD3EF7" w:rsidRDefault="00074517" w:rsidP="00C50651">
            <w:pPr>
              <w:jc w:val="center"/>
              <w:rPr>
                <w:b/>
                <w:bCs/>
              </w:rPr>
            </w:pPr>
            <w:r w:rsidRPr="00CD3EF7"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CD3EF7">
              <w:rPr>
                <w:rFonts w:ascii="Times New Roman" w:hAnsi="Times New Roman" w:cs="Times New Roman"/>
                <w:b/>
                <w:sz w:val="28"/>
                <w:szCs w:val="28"/>
              </w:rPr>
              <w:t>382</w:t>
            </w:r>
          </w:p>
        </w:tc>
        <w:tc>
          <w:tcPr>
            <w:tcW w:w="2340" w:type="dxa"/>
          </w:tcPr>
          <w:p w:rsidR="00074517" w:rsidRPr="00300112" w:rsidRDefault="00074517" w:rsidP="009C0A57">
            <w:pPr>
              <w:jc w:val="both"/>
              <w:rPr>
                <w:rStyle w:val="41"/>
                <w:b w:val="0"/>
              </w:rPr>
            </w:pPr>
          </w:p>
        </w:tc>
      </w:tr>
    </w:tbl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CD0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517" w:rsidRPr="00FD4A72" w:rsidRDefault="00074517" w:rsidP="00CD01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  <w:r w:rsidRPr="00FD4A72">
        <w:rPr>
          <w:rFonts w:ascii="Times New Roman" w:hAnsi="Times New Roman"/>
          <w:sz w:val="28"/>
          <w:szCs w:val="28"/>
        </w:rPr>
        <w:t>фінансово-господарського</w:t>
      </w:r>
    </w:p>
    <w:p w:rsidR="00074517" w:rsidRPr="00FD4A72" w:rsidRDefault="00074517" w:rsidP="00CD01D8">
      <w:pPr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074517" w:rsidRPr="00FD4A72" w:rsidRDefault="00074517" w:rsidP="00CD01D8">
      <w:pPr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районної ради</w:t>
      </w:r>
      <w:r>
        <w:rPr>
          <w:rFonts w:ascii="Times New Roman" w:hAnsi="Times New Roman"/>
          <w:sz w:val="28"/>
          <w:szCs w:val="28"/>
        </w:rPr>
        <w:t>,головний бухгалтер</w:t>
      </w:r>
      <w:r w:rsidRPr="00FD4A72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D4A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Марина МАРЧЕНКО</w:t>
      </w:r>
    </w:p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4517" w:rsidRPr="00300112" w:rsidRDefault="00074517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074517" w:rsidRPr="00300112" w:rsidSect="00027648">
      <w:pgSz w:w="16840" w:h="11900" w:orient="landscape"/>
      <w:pgMar w:top="125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517" w:rsidRDefault="00074517">
      <w:r>
        <w:separator/>
      </w:r>
    </w:p>
  </w:endnote>
  <w:endnote w:type="continuationSeparator" w:id="0">
    <w:p w:rsidR="00074517" w:rsidRDefault="00074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517" w:rsidRDefault="00074517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0" type="#_x0000_t202" style="position:absolute;margin-left:273.25pt;margin-top:654.15pt;width:229.2pt;height:10.8pt;z-index:-251654144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074517" w:rsidRDefault="00074517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517" w:rsidRDefault="00074517">
      <w:r>
        <w:separator/>
      </w:r>
    </w:p>
  </w:footnote>
  <w:footnote w:type="continuationSeparator" w:id="0">
    <w:p w:rsidR="00074517" w:rsidRDefault="000745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517" w:rsidRDefault="00074517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194.1pt;margin-top:37.55pt;width:5.95pt;height:12.65pt;z-index:-251656192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074517" w:rsidRDefault="00074517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B9AF5F2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E22EA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74D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8D848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A2CF4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EC87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3EB6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26F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560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862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08F7"/>
    <w:rsid w:val="00013258"/>
    <w:rsid w:val="000164FE"/>
    <w:rsid w:val="00027648"/>
    <w:rsid w:val="00031C38"/>
    <w:rsid w:val="000421D6"/>
    <w:rsid w:val="0004229F"/>
    <w:rsid w:val="00043DCB"/>
    <w:rsid w:val="0005106F"/>
    <w:rsid w:val="00065444"/>
    <w:rsid w:val="00074517"/>
    <w:rsid w:val="000750A5"/>
    <w:rsid w:val="00077CD9"/>
    <w:rsid w:val="00083E4E"/>
    <w:rsid w:val="00085D66"/>
    <w:rsid w:val="00093287"/>
    <w:rsid w:val="000A08A4"/>
    <w:rsid w:val="000A3911"/>
    <w:rsid w:val="000A4F58"/>
    <w:rsid w:val="000B121E"/>
    <w:rsid w:val="000B26E8"/>
    <w:rsid w:val="000B7297"/>
    <w:rsid w:val="000C2E63"/>
    <w:rsid w:val="000C4EAC"/>
    <w:rsid w:val="000D3F88"/>
    <w:rsid w:val="000D623E"/>
    <w:rsid w:val="000E5C6E"/>
    <w:rsid w:val="000F1D11"/>
    <w:rsid w:val="00101F3F"/>
    <w:rsid w:val="00103D87"/>
    <w:rsid w:val="00107255"/>
    <w:rsid w:val="00114369"/>
    <w:rsid w:val="00120C66"/>
    <w:rsid w:val="00121A2A"/>
    <w:rsid w:val="00122056"/>
    <w:rsid w:val="00123C2B"/>
    <w:rsid w:val="00124833"/>
    <w:rsid w:val="00127E52"/>
    <w:rsid w:val="00141EC0"/>
    <w:rsid w:val="00154072"/>
    <w:rsid w:val="00162391"/>
    <w:rsid w:val="001633A2"/>
    <w:rsid w:val="00163CB2"/>
    <w:rsid w:val="00167B59"/>
    <w:rsid w:val="00180494"/>
    <w:rsid w:val="0019241D"/>
    <w:rsid w:val="0019266B"/>
    <w:rsid w:val="001975A9"/>
    <w:rsid w:val="00197A20"/>
    <w:rsid w:val="001A1201"/>
    <w:rsid w:val="001A2912"/>
    <w:rsid w:val="001A6F97"/>
    <w:rsid w:val="001B7553"/>
    <w:rsid w:val="001B7F64"/>
    <w:rsid w:val="001C396B"/>
    <w:rsid w:val="001D255A"/>
    <w:rsid w:val="001D5347"/>
    <w:rsid w:val="001D74BA"/>
    <w:rsid w:val="001E0F8A"/>
    <w:rsid w:val="001F609C"/>
    <w:rsid w:val="001F62B1"/>
    <w:rsid w:val="001F74FD"/>
    <w:rsid w:val="002047BF"/>
    <w:rsid w:val="002053DF"/>
    <w:rsid w:val="00217E8F"/>
    <w:rsid w:val="002226A9"/>
    <w:rsid w:val="002247D0"/>
    <w:rsid w:val="002315E3"/>
    <w:rsid w:val="00231E13"/>
    <w:rsid w:val="00234624"/>
    <w:rsid w:val="00237172"/>
    <w:rsid w:val="0025600C"/>
    <w:rsid w:val="00263CAB"/>
    <w:rsid w:val="00263F35"/>
    <w:rsid w:val="0026643C"/>
    <w:rsid w:val="00270888"/>
    <w:rsid w:val="00270C49"/>
    <w:rsid w:val="002B7060"/>
    <w:rsid w:val="002C63B1"/>
    <w:rsid w:val="002C70DD"/>
    <w:rsid w:val="002D3667"/>
    <w:rsid w:val="002D73F0"/>
    <w:rsid w:val="002E10C6"/>
    <w:rsid w:val="002E2109"/>
    <w:rsid w:val="002F3213"/>
    <w:rsid w:val="002F3B26"/>
    <w:rsid w:val="002F56B1"/>
    <w:rsid w:val="00300112"/>
    <w:rsid w:val="003011BE"/>
    <w:rsid w:val="00301401"/>
    <w:rsid w:val="00303DD3"/>
    <w:rsid w:val="003050EE"/>
    <w:rsid w:val="00322266"/>
    <w:rsid w:val="003225D4"/>
    <w:rsid w:val="003269B3"/>
    <w:rsid w:val="00332BFB"/>
    <w:rsid w:val="003406CE"/>
    <w:rsid w:val="0035428B"/>
    <w:rsid w:val="003660A6"/>
    <w:rsid w:val="0037290B"/>
    <w:rsid w:val="0037479F"/>
    <w:rsid w:val="003766DB"/>
    <w:rsid w:val="003800F1"/>
    <w:rsid w:val="003831AC"/>
    <w:rsid w:val="00383CCD"/>
    <w:rsid w:val="00397A7F"/>
    <w:rsid w:val="003A15DA"/>
    <w:rsid w:val="003A424F"/>
    <w:rsid w:val="003A5AD5"/>
    <w:rsid w:val="003B0476"/>
    <w:rsid w:val="003B36B9"/>
    <w:rsid w:val="003B5F62"/>
    <w:rsid w:val="003C7640"/>
    <w:rsid w:val="003D57EC"/>
    <w:rsid w:val="003D780B"/>
    <w:rsid w:val="003E314D"/>
    <w:rsid w:val="00400581"/>
    <w:rsid w:val="004064BC"/>
    <w:rsid w:val="00407792"/>
    <w:rsid w:val="00407972"/>
    <w:rsid w:val="00410F0B"/>
    <w:rsid w:val="00412829"/>
    <w:rsid w:val="0042053D"/>
    <w:rsid w:val="0042087C"/>
    <w:rsid w:val="00424972"/>
    <w:rsid w:val="00430C14"/>
    <w:rsid w:val="00432CB8"/>
    <w:rsid w:val="00436BB2"/>
    <w:rsid w:val="00441C50"/>
    <w:rsid w:val="00442082"/>
    <w:rsid w:val="00443CD3"/>
    <w:rsid w:val="00444510"/>
    <w:rsid w:val="00450BDB"/>
    <w:rsid w:val="004546B9"/>
    <w:rsid w:val="004559A8"/>
    <w:rsid w:val="00455EA4"/>
    <w:rsid w:val="00462D36"/>
    <w:rsid w:val="00463EA1"/>
    <w:rsid w:val="00470F4D"/>
    <w:rsid w:val="004710AE"/>
    <w:rsid w:val="00472D81"/>
    <w:rsid w:val="0048612A"/>
    <w:rsid w:val="004863C9"/>
    <w:rsid w:val="004A23CF"/>
    <w:rsid w:val="004A6033"/>
    <w:rsid w:val="004B1E6E"/>
    <w:rsid w:val="004B2705"/>
    <w:rsid w:val="004B79CE"/>
    <w:rsid w:val="004C728C"/>
    <w:rsid w:val="004D05C0"/>
    <w:rsid w:val="004D1C2B"/>
    <w:rsid w:val="004D21DF"/>
    <w:rsid w:val="004E1237"/>
    <w:rsid w:val="004F2591"/>
    <w:rsid w:val="004F3C0A"/>
    <w:rsid w:val="004F5566"/>
    <w:rsid w:val="00503BE8"/>
    <w:rsid w:val="005129D4"/>
    <w:rsid w:val="00517A71"/>
    <w:rsid w:val="00524791"/>
    <w:rsid w:val="00542E9E"/>
    <w:rsid w:val="005553B7"/>
    <w:rsid w:val="00556BE5"/>
    <w:rsid w:val="00597B9B"/>
    <w:rsid w:val="005B40A2"/>
    <w:rsid w:val="005B51F2"/>
    <w:rsid w:val="005D1E51"/>
    <w:rsid w:val="005D1F11"/>
    <w:rsid w:val="005D2C8F"/>
    <w:rsid w:val="005D3A1B"/>
    <w:rsid w:val="005E34B0"/>
    <w:rsid w:val="005E798B"/>
    <w:rsid w:val="005F2B79"/>
    <w:rsid w:val="006011AA"/>
    <w:rsid w:val="00610F50"/>
    <w:rsid w:val="00615C55"/>
    <w:rsid w:val="00617306"/>
    <w:rsid w:val="0062463A"/>
    <w:rsid w:val="006256FA"/>
    <w:rsid w:val="006415BE"/>
    <w:rsid w:val="0064490C"/>
    <w:rsid w:val="00644CC0"/>
    <w:rsid w:val="00647DB7"/>
    <w:rsid w:val="00652D51"/>
    <w:rsid w:val="006539FC"/>
    <w:rsid w:val="00660A80"/>
    <w:rsid w:val="00660F04"/>
    <w:rsid w:val="00666763"/>
    <w:rsid w:val="00685B37"/>
    <w:rsid w:val="00693F7E"/>
    <w:rsid w:val="006A3B25"/>
    <w:rsid w:val="006A6EC8"/>
    <w:rsid w:val="006B0484"/>
    <w:rsid w:val="006B063C"/>
    <w:rsid w:val="006B2B0F"/>
    <w:rsid w:val="006B31DC"/>
    <w:rsid w:val="006B714B"/>
    <w:rsid w:val="006C3B6C"/>
    <w:rsid w:val="006C4C09"/>
    <w:rsid w:val="006D1385"/>
    <w:rsid w:val="006D2414"/>
    <w:rsid w:val="006D37B0"/>
    <w:rsid w:val="006D403D"/>
    <w:rsid w:val="006E02FA"/>
    <w:rsid w:val="006F1FEC"/>
    <w:rsid w:val="006F4B52"/>
    <w:rsid w:val="006F4DC7"/>
    <w:rsid w:val="00700B5C"/>
    <w:rsid w:val="007072A2"/>
    <w:rsid w:val="007245D7"/>
    <w:rsid w:val="00731473"/>
    <w:rsid w:val="00731EA3"/>
    <w:rsid w:val="00732471"/>
    <w:rsid w:val="007338E2"/>
    <w:rsid w:val="00734EA9"/>
    <w:rsid w:val="00743292"/>
    <w:rsid w:val="007477ED"/>
    <w:rsid w:val="007526C4"/>
    <w:rsid w:val="00752D77"/>
    <w:rsid w:val="00760F3C"/>
    <w:rsid w:val="00763373"/>
    <w:rsid w:val="00767014"/>
    <w:rsid w:val="00776713"/>
    <w:rsid w:val="0078137B"/>
    <w:rsid w:val="0078517E"/>
    <w:rsid w:val="00786519"/>
    <w:rsid w:val="007934C4"/>
    <w:rsid w:val="00793518"/>
    <w:rsid w:val="007A23BA"/>
    <w:rsid w:val="007B49A4"/>
    <w:rsid w:val="007B49A5"/>
    <w:rsid w:val="007B67E7"/>
    <w:rsid w:val="007C11E2"/>
    <w:rsid w:val="007C1D9F"/>
    <w:rsid w:val="007C4815"/>
    <w:rsid w:val="007C7A5A"/>
    <w:rsid w:val="007C7B55"/>
    <w:rsid w:val="007D0B55"/>
    <w:rsid w:val="007D231A"/>
    <w:rsid w:val="007D40A1"/>
    <w:rsid w:val="007D4B6B"/>
    <w:rsid w:val="007E0348"/>
    <w:rsid w:val="007E4F56"/>
    <w:rsid w:val="007E688E"/>
    <w:rsid w:val="007F55EA"/>
    <w:rsid w:val="007F7BCB"/>
    <w:rsid w:val="00800598"/>
    <w:rsid w:val="00815D65"/>
    <w:rsid w:val="0082582F"/>
    <w:rsid w:val="00826AAE"/>
    <w:rsid w:val="00827DA6"/>
    <w:rsid w:val="008324BC"/>
    <w:rsid w:val="00833A56"/>
    <w:rsid w:val="00834E96"/>
    <w:rsid w:val="008370FE"/>
    <w:rsid w:val="008439D6"/>
    <w:rsid w:val="00851ACD"/>
    <w:rsid w:val="00853A22"/>
    <w:rsid w:val="00854A41"/>
    <w:rsid w:val="0085661F"/>
    <w:rsid w:val="008640A8"/>
    <w:rsid w:val="0086438D"/>
    <w:rsid w:val="00866714"/>
    <w:rsid w:val="008667F3"/>
    <w:rsid w:val="008675D6"/>
    <w:rsid w:val="00887E13"/>
    <w:rsid w:val="00890B98"/>
    <w:rsid w:val="00895CCD"/>
    <w:rsid w:val="008965B9"/>
    <w:rsid w:val="008A06C9"/>
    <w:rsid w:val="008B263C"/>
    <w:rsid w:val="008B312B"/>
    <w:rsid w:val="008D023D"/>
    <w:rsid w:val="008D0AE2"/>
    <w:rsid w:val="008D1B02"/>
    <w:rsid w:val="008D77B1"/>
    <w:rsid w:val="008E1758"/>
    <w:rsid w:val="008E4292"/>
    <w:rsid w:val="008E47D5"/>
    <w:rsid w:val="008E59E6"/>
    <w:rsid w:val="008E7B8A"/>
    <w:rsid w:val="008F161D"/>
    <w:rsid w:val="008F4C4E"/>
    <w:rsid w:val="008F7BF7"/>
    <w:rsid w:val="0090750E"/>
    <w:rsid w:val="00912D59"/>
    <w:rsid w:val="00924A76"/>
    <w:rsid w:val="0093097F"/>
    <w:rsid w:val="00947E4A"/>
    <w:rsid w:val="00950E1F"/>
    <w:rsid w:val="00954E44"/>
    <w:rsid w:val="009625F4"/>
    <w:rsid w:val="00974647"/>
    <w:rsid w:val="00984061"/>
    <w:rsid w:val="00985C1E"/>
    <w:rsid w:val="00985CE4"/>
    <w:rsid w:val="009918B4"/>
    <w:rsid w:val="009B4B26"/>
    <w:rsid w:val="009B5014"/>
    <w:rsid w:val="009B5C8C"/>
    <w:rsid w:val="009B6E34"/>
    <w:rsid w:val="009C0A57"/>
    <w:rsid w:val="009C2132"/>
    <w:rsid w:val="009C3E69"/>
    <w:rsid w:val="009C4A84"/>
    <w:rsid w:val="009D0891"/>
    <w:rsid w:val="009D66AD"/>
    <w:rsid w:val="009E3FBA"/>
    <w:rsid w:val="009E55B5"/>
    <w:rsid w:val="009E7D18"/>
    <w:rsid w:val="009F5BFD"/>
    <w:rsid w:val="00A01D6F"/>
    <w:rsid w:val="00A01F47"/>
    <w:rsid w:val="00A03761"/>
    <w:rsid w:val="00A0694E"/>
    <w:rsid w:val="00A267F7"/>
    <w:rsid w:val="00A30C40"/>
    <w:rsid w:val="00A31848"/>
    <w:rsid w:val="00A46C22"/>
    <w:rsid w:val="00A5466F"/>
    <w:rsid w:val="00A626FF"/>
    <w:rsid w:val="00A72B7B"/>
    <w:rsid w:val="00A75DA4"/>
    <w:rsid w:val="00A84E0A"/>
    <w:rsid w:val="00A907D5"/>
    <w:rsid w:val="00A97BF8"/>
    <w:rsid w:val="00AA0C13"/>
    <w:rsid w:val="00AB38A0"/>
    <w:rsid w:val="00AB6EB2"/>
    <w:rsid w:val="00AC1282"/>
    <w:rsid w:val="00AC415C"/>
    <w:rsid w:val="00AC43E2"/>
    <w:rsid w:val="00AC562D"/>
    <w:rsid w:val="00AC7D9E"/>
    <w:rsid w:val="00AD0161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32DCD"/>
    <w:rsid w:val="00B360DE"/>
    <w:rsid w:val="00B369DE"/>
    <w:rsid w:val="00B403F3"/>
    <w:rsid w:val="00B4287F"/>
    <w:rsid w:val="00B431A7"/>
    <w:rsid w:val="00B43320"/>
    <w:rsid w:val="00B46A3F"/>
    <w:rsid w:val="00B47E11"/>
    <w:rsid w:val="00B51D45"/>
    <w:rsid w:val="00B5400D"/>
    <w:rsid w:val="00B558FB"/>
    <w:rsid w:val="00B56D01"/>
    <w:rsid w:val="00B625D5"/>
    <w:rsid w:val="00B648F2"/>
    <w:rsid w:val="00B71C06"/>
    <w:rsid w:val="00B73B5C"/>
    <w:rsid w:val="00B73CF4"/>
    <w:rsid w:val="00B744A7"/>
    <w:rsid w:val="00B77068"/>
    <w:rsid w:val="00B91C6C"/>
    <w:rsid w:val="00BD1CA5"/>
    <w:rsid w:val="00BE1486"/>
    <w:rsid w:val="00BE5996"/>
    <w:rsid w:val="00BE79E3"/>
    <w:rsid w:val="00BF3602"/>
    <w:rsid w:val="00C2006A"/>
    <w:rsid w:val="00C21B96"/>
    <w:rsid w:val="00C318A7"/>
    <w:rsid w:val="00C34876"/>
    <w:rsid w:val="00C349EF"/>
    <w:rsid w:val="00C36B8C"/>
    <w:rsid w:val="00C432FD"/>
    <w:rsid w:val="00C4799A"/>
    <w:rsid w:val="00C50651"/>
    <w:rsid w:val="00C53073"/>
    <w:rsid w:val="00C60E71"/>
    <w:rsid w:val="00C6236E"/>
    <w:rsid w:val="00C671C5"/>
    <w:rsid w:val="00C7048B"/>
    <w:rsid w:val="00C768F4"/>
    <w:rsid w:val="00C773D7"/>
    <w:rsid w:val="00C773F7"/>
    <w:rsid w:val="00C86B30"/>
    <w:rsid w:val="00C971B4"/>
    <w:rsid w:val="00C97729"/>
    <w:rsid w:val="00CA5AEC"/>
    <w:rsid w:val="00CB3A5D"/>
    <w:rsid w:val="00CD01D8"/>
    <w:rsid w:val="00CD0966"/>
    <w:rsid w:val="00CD243D"/>
    <w:rsid w:val="00CD3EF7"/>
    <w:rsid w:val="00CD5804"/>
    <w:rsid w:val="00CD7AA8"/>
    <w:rsid w:val="00CE6812"/>
    <w:rsid w:val="00CF0246"/>
    <w:rsid w:val="00CF0366"/>
    <w:rsid w:val="00CF1A6B"/>
    <w:rsid w:val="00D05D9A"/>
    <w:rsid w:val="00D1092F"/>
    <w:rsid w:val="00D115B7"/>
    <w:rsid w:val="00D11BC6"/>
    <w:rsid w:val="00D1489F"/>
    <w:rsid w:val="00D30DE9"/>
    <w:rsid w:val="00D36ABD"/>
    <w:rsid w:val="00D4041B"/>
    <w:rsid w:val="00D42580"/>
    <w:rsid w:val="00D4499F"/>
    <w:rsid w:val="00D44D97"/>
    <w:rsid w:val="00D4544D"/>
    <w:rsid w:val="00D54B64"/>
    <w:rsid w:val="00D56DC1"/>
    <w:rsid w:val="00D5773B"/>
    <w:rsid w:val="00D61018"/>
    <w:rsid w:val="00D61488"/>
    <w:rsid w:val="00D6367F"/>
    <w:rsid w:val="00D665E8"/>
    <w:rsid w:val="00D66BF0"/>
    <w:rsid w:val="00D6748D"/>
    <w:rsid w:val="00D71D1F"/>
    <w:rsid w:val="00D75583"/>
    <w:rsid w:val="00D7726C"/>
    <w:rsid w:val="00D80DA8"/>
    <w:rsid w:val="00D82C21"/>
    <w:rsid w:val="00D86CD5"/>
    <w:rsid w:val="00D92583"/>
    <w:rsid w:val="00D926FC"/>
    <w:rsid w:val="00D93050"/>
    <w:rsid w:val="00D95D2E"/>
    <w:rsid w:val="00DA4CD2"/>
    <w:rsid w:val="00DA6118"/>
    <w:rsid w:val="00DB6EBA"/>
    <w:rsid w:val="00DD1707"/>
    <w:rsid w:val="00DD1C8E"/>
    <w:rsid w:val="00DE010E"/>
    <w:rsid w:val="00DE14F1"/>
    <w:rsid w:val="00DE1E12"/>
    <w:rsid w:val="00DF17DC"/>
    <w:rsid w:val="00DF63DF"/>
    <w:rsid w:val="00DF728E"/>
    <w:rsid w:val="00E0110B"/>
    <w:rsid w:val="00E21304"/>
    <w:rsid w:val="00E24EEF"/>
    <w:rsid w:val="00E2546C"/>
    <w:rsid w:val="00E262E1"/>
    <w:rsid w:val="00E268B8"/>
    <w:rsid w:val="00E34360"/>
    <w:rsid w:val="00E35A4C"/>
    <w:rsid w:val="00E41F26"/>
    <w:rsid w:val="00E42BD1"/>
    <w:rsid w:val="00E4444F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2BEB"/>
    <w:rsid w:val="00E93507"/>
    <w:rsid w:val="00EA2883"/>
    <w:rsid w:val="00EA2E54"/>
    <w:rsid w:val="00EA45A8"/>
    <w:rsid w:val="00EA672F"/>
    <w:rsid w:val="00EC4B25"/>
    <w:rsid w:val="00ED6F9D"/>
    <w:rsid w:val="00ED7909"/>
    <w:rsid w:val="00EF2695"/>
    <w:rsid w:val="00F0070D"/>
    <w:rsid w:val="00F030DD"/>
    <w:rsid w:val="00F068C6"/>
    <w:rsid w:val="00F11266"/>
    <w:rsid w:val="00F14557"/>
    <w:rsid w:val="00F226E7"/>
    <w:rsid w:val="00F33331"/>
    <w:rsid w:val="00F37334"/>
    <w:rsid w:val="00F37775"/>
    <w:rsid w:val="00F42073"/>
    <w:rsid w:val="00F42EB3"/>
    <w:rsid w:val="00F43AFF"/>
    <w:rsid w:val="00F44B7B"/>
    <w:rsid w:val="00F45839"/>
    <w:rsid w:val="00F47072"/>
    <w:rsid w:val="00F60F16"/>
    <w:rsid w:val="00F62271"/>
    <w:rsid w:val="00F716DA"/>
    <w:rsid w:val="00F7177E"/>
    <w:rsid w:val="00F80E14"/>
    <w:rsid w:val="00F860E4"/>
    <w:rsid w:val="00F9380A"/>
    <w:rsid w:val="00F972C9"/>
    <w:rsid w:val="00FA401B"/>
    <w:rsid w:val="00FB002B"/>
    <w:rsid w:val="00FB5FA0"/>
    <w:rsid w:val="00FC18D5"/>
    <w:rsid w:val="00FC1F9B"/>
    <w:rsid w:val="00FD4A72"/>
    <w:rsid w:val="00FD6796"/>
    <w:rsid w:val="00FE4110"/>
    <w:rsid w:val="00FE55C4"/>
    <w:rsid w:val="00FF259D"/>
    <w:rsid w:val="00FF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7290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">
    <w:name w:val="Колонтитул_"/>
    <w:basedOn w:val="DefaultParagraphFont"/>
    <w:link w:val="1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0">
    <w:name w:val="Колонтитул"/>
    <w:basedOn w:val="a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3729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7290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val="ru-RU" w:eastAsia="en-US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color w:val="auto"/>
      <w:sz w:val="32"/>
      <w:szCs w:val="32"/>
      <w:lang w:val="ru-RU" w:eastAsia="en-US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zCs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Segoe UI"/>
      <w:color w:val="000000"/>
      <w:sz w:val="18"/>
      <w:szCs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customStyle="1" w:styleId="326">
    <w:name w:val="Заголовок 326"/>
    <w:basedOn w:val="Normal"/>
    <w:uiPriority w:val="99"/>
    <w:rsid w:val="00430C14"/>
    <w:pPr>
      <w:widowControl/>
      <w:spacing w:before="167" w:after="167"/>
      <w:outlineLvl w:val="3"/>
    </w:pPr>
    <w:rPr>
      <w:rFonts w:ascii="Times New Roman" w:hAnsi="Times New Roman" w:cs="Times New Roman"/>
      <w:b/>
      <w:bCs/>
      <w:color w:val="auto"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B744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12829"/>
    <w:rPr>
      <w:rFonts w:ascii="Courier New" w:hAnsi="Courier New" w:cs="Courier New"/>
      <w:color w:val="000000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7</Pages>
  <Words>1009</Words>
  <Characters>5756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 Windows</dc:creator>
  <cp:keywords/>
  <dc:description/>
  <cp:lastModifiedBy>admin</cp:lastModifiedBy>
  <cp:revision>19</cp:revision>
  <cp:lastPrinted>2021-05-21T10:30:00Z</cp:lastPrinted>
  <dcterms:created xsi:type="dcterms:W3CDTF">2021-08-03T10:48:00Z</dcterms:created>
  <dcterms:modified xsi:type="dcterms:W3CDTF">2021-08-30T05:25:00Z</dcterms:modified>
</cp:coreProperties>
</file>